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6A774" w14:textId="77777777" w:rsidR="004879D6" w:rsidRDefault="004879D6" w:rsidP="004879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MELCHEBURN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E32D60D" w14:textId="77777777" w:rsidR="004879D6" w:rsidRDefault="004879D6" w:rsidP="004879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Hillington, Norfolk. Yeoman.</w:t>
      </w:r>
    </w:p>
    <w:p w14:paraId="4F4A5A15" w14:textId="77777777" w:rsidR="004879D6" w:rsidRDefault="004879D6" w:rsidP="004879D6">
      <w:pPr>
        <w:rPr>
          <w:rFonts w:ascii="Times New Roman" w:hAnsi="Times New Roman" w:cs="Times New Roman"/>
        </w:rPr>
      </w:pPr>
    </w:p>
    <w:p w14:paraId="726EBBA8" w14:textId="77777777" w:rsidR="004879D6" w:rsidRDefault="004879D6" w:rsidP="004879D6">
      <w:pPr>
        <w:rPr>
          <w:rFonts w:ascii="Times New Roman" w:hAnsi="Times New Roman" w:cs="Times New Roman"/>
        </w:rPr>
      </w:pPr>
    </w:p>
    <w:p w14:paraId="1D2208AE" w14:textId="77777777" w:rsidR="004879D6" w:rsidRDefault="004879D6" w:rsidP="004879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3DB3BD60" w14:textId="77777777" w:rsidR="004879D6" w:rsidRDefault="004879D6" w:rsidP="004879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Basse of Lynn(q.v.), Thomas Smyth of East Raynham(q.v.), William </w:t>
      </w:r>
    </w:p>
    <w:p w14:paraId="3374CE43" w14:textId="77777777" w:rsidR="004879D6" w:rsidRDefault="004879D6" w:rsidP="004879D6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Feyher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Whissonsett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Hardfyssh</w:t>
      </w:r>
      <w:proofErr w:type="spellEnd"/>
      <w:r>
        <w:rPr>
          <w:rFonts w:ascii="Times New Roman" w:hAnsi="Times New Roman" w:cs="Times New Roman"/>
        </w:rPr>
        <w:t xml:space="preserve"> of Sculthorpe(q.v.) and </w:t>
      </w:r>
    </w:p>
    <w:p w14:paraId="2319B7A2" w14:textId="77777777" w:rsidR="004879D6" w:rsidRDefault="004879D6" w:rsidP="004879D6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Multon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Hindringham</w:t>
      </w:r>
      <w:proofErr w:type="spellEnd"/>
      <w:r>
        <w:rPr>
          <w:rFonts w:ascii="Times New Roman" w:hAnsi="Times New Roman" w:cs="Times New Roman"/>
        </w:rPr>
        <w:t xml:space="preserve">(q.v.).  </w:t>
      </w:r>
    </w:p>
    <w:p w14:paraId="2CA68CC8" w14:textId="77777777" w:rsidR="004879D6" w:rsidRDefault="004879D6" w:rsidP="004879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C73A0B6" w14:textId="77777777" w:rsidR="004879D6" w:rsidRDefault="004879D6" w:rsidP="004879D6">
      <w:pPr>
        <w:rPr>
          <w:rFonts w:ascii="Times New Roman" w:hAnsi="Times New Roman" w:cs="Times New Roman"/>
        </w:rPr>
      </w:pPr>
    </w:p>
    <w:p w14:paraId="4AE9279B" w14:textId="77777777" w:rsidR="004879D6" w:rsidRDefault="004879D6" w:rsidP="004879D6">
      <w:pPr>
        <w:rPr>
          <w:rFonts w:ascii="Times New Roman" w:hAnsi="Times New Roman" w:cs="Times New Roman"/>
        </w:rPr>
      </w:pPr>
    </w:p>
    <w:p w14:paraId="6DA135B4" w14:textId="77777777" w:rsidR="004879D6" w:rsidRDefault="004879D6" w:rsidP="004879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2019</w:t>
      </w:r>
    </w:p>
    <w:p w14:paraId="4964E3EE" w14:textId="77777777" w:rsidR="006B2F86" w:rsidRPr="00E71FC3" w:rsidRDefault="004879D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39CEE" w14:textId="77777777" w:rsidR="004879D6" w:rsidRDefault="004879D6" w:rsidP="00E71FC3">
      <w:r>
        <w:separator/>
      </w:r>
    </w:p>
  </w:endnote>
  <w:endnote w:type="continuationSeparator" w:id="0">
    <w:p w14:paraId="61A03FF3" w14:textId="77777777" w:rsidR="004879D6" w:rsidRDefault="004879D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45D9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90963" w14:textId="77777777" w:rsidR="004879D6" w:rsidRDefault="004879D6" w:rsidP="00E71FC3">
      <w:r>
        <w:separator/>
      </w:r>
    </w:p>
  </w:footnote>
  <w:footnote w:type="continuationSeparator" w:id="0">
    <w:p w14:paraId="0C1278C7" w14:textId="77777777" w:rsidR="004879D6" w:rsidRDefault="004879D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9D6"/>
    <w:rsid w:val="001A7C09"/>
    <w:rsid w:val="004879D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F63F7"/>
  <w15:chartTrackingRefBased/>
  <w15:docId w15:val="{ED0018BB-2BD5-48B2-B2C3-6921CD523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79D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87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2019-01-21T21:46:00Z</dcterms:created>
  <dcterms:modified xsi:type="dcterms:W3CDTF">2019-01-21T21:47:00Z</dcterms:modified>
</cp:coreProperties>
</file>